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44F" w:rsidRDefault="0019744F" w:rsidP="001D1AB8">
      <w:pPr>
        <w:jc w:val="center"/>
      </w:pPr>
      <w:r>
        <w:rPr>
          <w:b/>
          <w:bCs/>
        </w:rPr>
        <w:t>Материально-техническое обеспечение образовательного процесса</w:t>
      </w:r>
    </w:p>
    <w:tbl>
      <w:tblPr>
        <w:tblpPr w:leftFromText="180" w:rightFromText="180" w:vertAnchor="page" w:horzAnchor="margin" w:tblpX="74" w:tblpY="1165"/>
        <w:tblW w:w="13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665"/>
        <w:gridCol w:w="57"/>
        <w:gridCol w:w="6243"/>
      </w:tblGrid>
      <w:tr w:rsidR="0019744F">
        <w:trPr>
          <w:trHeight w:val="720"/>
        </w:trPr>
        <w:tc>
          <w:tcPr>
            <w:tcW w:w="7666" w:type="dxa"/>
          </w:tcPr>
          <w:p w:rsidR="0019744F" w:rsidRDefault="0019744F">
            <w:r>
              <w:rPr>
                <w:b/>
                <w:bCs/>
                <w:sz w:val="22"/>
                <w:szCs w:val="22"/>
              </w:rPr>
              <w:t xml:space="preserve">Наименование  объектов и  средств материально-технического             обеспечения                                         </w:t>
            </w:r>
          </w:p>
        </w:tc>
        <w:tc>
          <w:tcPr>
            <w:tcW w:w="6300" w:type="dxa"/>
            <w:gridSpan w:val="2"/>
          </w:tcPr>
          <w:p w:rsidR="0019744F" w:rsidRDefault="0019744F">
            <w:pPr>
              <w:rPr>
                <w:b/>
                <w:bCs/>
              </w:rPr>
            </w:pPr>
          </w:p>
          <w:p w:rsidR="0019744F" w:rsidRDefault="0019744F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   Примечания</w:t>
            </w:r>
          </w:p>
        </w:tc>
      </w:tr>
      <w:tr w:rsidR="0019744F">
        <w:trPr>
          <w:trHeight w:val="525"/>
        </w:trPr>
        <w:tc>
          <w:tcPr>
            <w:tcW w:w="13966" w:type="dxa"/>
            <w:gridSpan w:val="3"/>
          </w:tcPr>
          <w:p w:rsidR="0019744F" w:rsidRDefault="0019744F"/>
          <w:p w:rsidR="0019744F" w:rsidRDefault="0019744F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Книгопечатная  продукция</w:t>
            </w:r>
          </w:p>
          <w:p w:rsidR="0019744F" w:rsidRDefault="0019744F"/>
        </w:tc>
      </w:tr>
      <w:tr w:rsidR="0019744F">
        <w:trPr>
          <w:trHeight w:val="1623"/>
        </w:trPr>
        <w:tc>
          <w:tcPr>
            <w:tcW w:w="7666" w:type="dxa"/>
          </w:tcPr>
          <w:p w:rsidR="0019744F" w:rsidRDefault="0019744F" w:rsidP="00D3404B">
            <w:pPr>
              <w:pStyle w:val="Heading7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Школа России. Сборник рабочих программ для начальных классов  .- М.: Просвещение,</w:t>
            </w:r>
          </w:p>
          <w:p w:rsidR="0019744F" w:rsidRDefault="0019744F" w:rsidP="00D3404B">
            <w:pPr>
              <w:pStyle w:val="Heading7"/>
              <w:tabs>
                <w:tab w:val="left" w:pos="495"/>
                <w:tab w:val="center" w:pos="3762"/>
              </w:tabs>
              <w:jc w:val="lef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    2011 год    </w:t>
            </w:r>
          </w:p>
          <w:p w:rsidR="0019744F" w:rsidRDefault="0019744F">
            <w:r>
              <w:rPr>
                <w:sz w:val="22"/>
                <w:szCs w:val="22"/>
              </w:rPr>
              <w:t>Программа «Технология 1-4»</w:t>
            </w:r>
            <w:r>
              <w:t xml:space="preserve"> </w:t>
            </w:r>
            <w:r>
              <w:rPr>
                <w:sz w:val="22"/>
                <w:szCs w:val="22"/>
              </w:rPr>
              <w:t>Н.И.Роговцева, С.В. Анащенкова.</w:t>
            </w:r>
          </w:p>
        </w:tc>
        <w:tc>
          <w:tcPr>
            <w:tcW w:w="6300" w:type="dxa"/>
            <w:gridSpan w:val="2"/>
          </w:tcPr>
          <w:p w:rsidR="0019744F" w:rsidRDefault="0019744F">
            <w:r>
              <w:rPr>
                <w:sz w:val="22"/>
                <w:szCs w:val="22"/>
              </w:rPr>
              <w:t>В  программе определены цели и задачи курса, рассмотрены особенности  содержания и результаты его освоения; представлены содержание начального обучения технологии, тематическое планирование с характеристикой основных видов деятельности учащихся, описано  материально-техническое обеспечение образовательного процесса.</w:t>
            </w:r>
          </w:p>
          <w:p w:rsidR="0019744F" w:rsidRDefault="0019744F"/>
          <w:p w:rsidR="0019744F" w:rsidRDefault="0019744F"/>
        </w:tc>
      </w:tr>
      <w:tr w:rsidR="0019744F">
        <w:trPr>
          <w:trHeight w:val="2431"/>
        </w:trPr>
        <w:tc>
          <w:tcPr>
            <w:tcW w:w="7666" w:type="dxa"/>
          </w:tcPr>
          <w:p w:rsidR="0019744F" w:rsidRDefault="0019744F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  Учебники </w:t>
            </w:r>
          </w:p>
          <w:p w:rsidR="0019744F" w:rsidRPr="00A8021A" w:rsidRDefault="0019744F">
            <w:r>
              <w:rPr>
                <w:sz w:val="22"/>
                <w:szCs w:val="22"/>
              </w:rPr>
              <w:t xml:space="preserve"> Роговцева Н.И., Богданова Н.В.,Шипилова Н.В.Технология: Учебник: 3</w:t>
            </w:r>
            <w:r w:rsidRPr="00D3404B">
              <w:rPr>
                <w:sz w:val="22"/>
                <w:szCs w:val="22"/>
              </w:rPr>
              <w:t xml:space="preserve"> класс.</w:t>
            </w:r>
            <w:r>
              <w:rPr>
                <w:sz w:val="22"/>
                <w:szCs w:val="22"/>
              </w:rPr>
              <w:t>, 2013</w:t>
            </w:r>
          </w:p>
          <w:p w:rsidR="0019744F" w:rsidRPr="00D3404B" w:rsidRDefault="0019744F">
            <w:r>
              <w:rPr>
                <w:sz w:val="22"/>
                <w:szCs w:val="22"/>
              </w:rPr>
              <w:t>Роговцева Н.И., Богданова Н.В.,Шипилова Н.В.</w:t>
            </w:r>
            <w:r w:rsidRPr="00D3404B">
              <w:rPr>
                <w:sz w:val="22"/>
                <w:szCs w:val="22"/>
              </w:rPr>
              <w:t>Технология: Р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абочая тетрадь:3 </w:t>
            </w:r>
            <w:r w:rsidRPr="00D3404B">
              <w:rPr>
                <w:sz w:val="22"/>
                <w:szCs w:val="22"/>
              </w:rPr>
              <w:t>класс.</w:t>
            </w:r>
            <w:r>
              <w:rPr>
                <w:sz w:val="22"/>
                <w:szCs w:val="22"/>
              </w:rPr>
              <w:t>, 2013</w:t>
            </w:r>
          </w:p>
          <w:p w:rsidR="0019744F" w:rsidRDefault="0019744F"/>
        </w:tc>
        <w:tc>
          <w:tcPr>
            <w:tcW w:w="6300" w:type="dxa"/>
            <w:gridSpan w:val="2"/>
          </w:tcPr>
          <w:p w:rsidR="0019744F" w:rsidRDefault="0019744F">
            <w:r>
              <w:rPr>
                <w:sz w:val="22"/>
                <w:szCs w:val="22"/>
              </w:rPr>
              <w:t>В учебниках представлены практические задания, технологическая документация (технологическая карта, чертеж и др.),   задания на самообслуживание,  культурно – исторические справки, разнообразный иллюстративный материал. Многие задания включают   ориентировочную основу действий, что позволяет ученикам самостоятельно ставить учебные цели, искать и использовать необходимые средства их достижения.</w:t>
            </w:r>
          </w:p>
          <w:p w:rsidR="0019744F" w:rsidRDefault="0019744F"/>
          <w:p w:rsidR="0019744F" w:rsidRDefault="0019744F"/>
          <w:p w:rsidR="0019744F" w:rsidRDefault="0019744F">
            <w:pPr>
              <w:rPr>
                <w:b/>
                <w:bCs/>
                <w:i/>
                <w:iCs/>
              </w:rPr>
            </w:pPr>
          </w:p>
        </w:tc>
      </w:tr>
      <w:tr w:rsidR="0019744F">
        <w:trPr>
          <w:trHeight w:val="1749"/>
        </w:trPr>
        <w:tc>
          <w:tcPr>
            <w:tcW w:w="7666" w:type="dxa"/>
          </w:tcPr>
          <w:p w:rsidR="0019744F" w:rsidRDefault="0019744F" w:rsidP="00D3404B">
            <w:pPr>
              <w:pStyle w:val="ListParagraph"/>
              <w:ind w:left="1080"/>
            </w:pPr>
            <w:r>
              <w:rPr>
                <w:b/>
                <w:bCs/>
                <w:sz w:val="22"/>
                <w:szCs w:val="22"/>
              </w:rPr>
              <w:t xml:space="preserve">Методические пособия </w:t>
            </w:r>
          </w:p>
          <w:p w:rsidR="0019744F" w:rsidRDefault="0019744F">
            <w:pPr>
              <w:pStyle w:val="ListParagraph"/>
              <w:ind w:left="1440"/>
              <w:rPr>
                <w:b/>
                <w:bCs/>
              </w:rPr>
            </w:pPr>
          </w:p>
          <w:p w:rsidR="0019744F" w:rsidRPr="00D3404B" w:rsidRDefault="0019744F" w:rsidP="00D3404B">
            <w:r>
              <w:rPr>
                <w:sz w:val="22"/>
                <w:szCs w:val="22"/>
              </w:rPr>
              <w:t xml:space="preserve"> Максимова Т.Н. </w:t>
            </w:r>
            <w:r>
              <w:t xml:space="preserve"> Уроки технологии: 3</w:t>
            </w:r>
            <w:r w:rsidRPr="00D3404B">
              <w:t xml:space="preserve"> класс.</w:t>
            </w:r>
            <w:r>
              <w:t>, 2013</w:t>
            </w:r>
          </w:p>
          <w:p w:rsidR="0019744F" w:rsidRDefault="0019744F"/>
          <w:p w:rsidR="0019744F" w:rsidRDefault="0019744F">
            <w:r>
              <w:t>В.В. Старикова Уроки технологии с применением информационных технологий.1-4 классы. Знакомство с народными и художественными промыслами: методическое пособие с электронным приложением.-М.: Планета, 2011</w:t>
            </w:r>
          </w:p>
          <w:p w:rsidR="0019744F" w:rsidRPr="00D3404B" w:rsidRDefault="0019744F"/>
        </w:tc>
        <w:tc>
          <w:tcPr>
            <w:tcW w:w="6300" w:type="dxa"/>
            <w:gridSpan w:val="2"/>
          </w:tcPr>
          <w:p w:rsidR="0019744F" w:rsidRDefault="0019744F"/>
          <w:p w:rsidR="0019744F" w:rsidRDefault="0019744F"/>
          <w:p w:rsidR="0019744F" w:rsidRDefault="0019744F">
            <w:r>
              <w:rPr>
                <w:sz w:val="22"/>
                <w:szCs w:val="22"/>
              </w:rPr>
              <w:t>Методические пособия построены как поурочные разработки с детальным описанием хода урока и методик его реализации.</w:t>
            </w:r>
          </w:p>
          <w:p w:rsidR="0019744F" w:rsidRDefault="0019744F">
            <w:pPr>
              <w:rPr>
                <w:sz w:val="20"/>
                <w:szCs w:val="20"/>
              </w:rPr>
            </w:pPr>
          </w:p>
          <w:p w:rsidR="0019744F" w:rsidRDefault="0019744F">
            <w:pPr>
              <w:rPr>
                <w:sz w:val="20"/>
                <w:szCs w:val="20"/>
              </w:rPr>
            </w:pPr>
          </w:p>
          <w:p w:rsidR="0019744F" w:rsidRDefault="0019744F">
            <w:pPr>
              <w:rPr>
                <w:sz w:val="20"/>
                <w:szCs w:val="20"/>
              </w:rPr>
            </w:pPr>
          </w:p>
          <w:p w:rsidR="0019744F" w:rsidRDefault="0019744F">
            <w:pPr>
              <w:rPr>
                <w:sz w:val="20"/>
                <w:szCs w:val="20"/>
              </w:rPr>
            </w:pPr>
          </w:p>
          <w:p w:rsidR="0019744F" w:rsidRDefault="0019744F">
            <w:pPr>
              <w:rPr>
                <w:sz w:val="20"/>
                <w:szCs w:val="20"/>
              </w:rPr>
            </w:pPr>
          </w:p>
          <w:p w:rsidR="0019744F" w:rsidRDefault="0019744F">
            <w:pPr>
              <w:rPr>
                <w:sz w:val="20"/>
                <w:szCs w:val="20"/>
              </w:rPr>
            </w:pPr>
          </w:p>
          <w:p w:rsidR="0019744F" w:rsidRDefault="0019744F"/>
        </w:tc>
      </w:tr>
      <w:tr w:rsidR="0019744F">
        <w:trPr>
          <w:trHeight w:val="394"/>
        </w:trPr>
        <w:tc>
          <w:tcPr>
            <w:tcW w:w="13966" w:type="dxa"/>
            <w:gridSpan w:val="3"/>
          </w:tcPr>
          <w:p w:rsidR="0019744F" w:rsidRDefault="0019744F">
            <w:pPr>
              <w:rPr>
                <w:b/>
                <w:bCs/>
              </w:rPr>
            </w:pPr>
          </w:p>
          <w:p w:rsidR="0019744F" w:rsidRDefault="0019744F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                                                                        </w:t>
            </w:r>
          </w:p>
          <w:p w:rsidR="0019744F" w:rsidRDefault="0019744F">
            <w:pPr>
              <w:rPr>
                <w:b/>
                <w:bCs/>
              </w:rPr>
            </w:pPr>
          </w:p>
          <w:p w:rsidR="0019744F" w:rsidRDefault="0019744F">
            <w:pPr>
              <w:rPr>
                <w:b/>
                <w:bCs/>
              </w:rPr>
            </w:pPr>
          </w:p>
          <w:p w:rsidR="0019744F" w:rsidRDefault="0019744F">
            <w:pPr>
              <w:rPr>
                <w:b/>
                <w:bCs/>
              </w:rPr>
            </w:pPr>
          </w:p>
          <w:p w:rsidR="0019744F" w:rsidRDefault="0019744F">
            <w:pPr>
              <w:rPr>
                <w:b/>
                <w:bCs/>
              </w:rPr>
            </w:pPr>
          </w:p>
          <w:p w:rsidR="0019744F" w:rsidRDefault="0019744F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                                                                      Иформационно-коммуникативные средства</w:t>
            </w:r>
          </w:p>
          <w:p w:rsidR="0019744F" w:rsidRDefault="0019744F"/>
        </w:tc>
      </w:tr>
      <w:tr w:rsidR="0019744F">
        <w:trPr>
          <w:trHeight w:val="883"/>
        </w:trPr>
        <w:tc>
          <w:tcPr>
            <w:tcW w:w="7723" w:type="dxa"/>
            <w:gridSpan w:val="2"/>
            <w:tcBorders>
              <w:right w:val="nil"/>
            </w:tcBorders>
          </w:tcPr>
          <w:p w:rsidR="0019744F" w:rsidRDefault="0019744F">
            <w:pPr>
              <w:rPr>
                <w:b/>
                <w:bCs/>
              </w:rPr>
            </w:pPr>
          </w:p>
          <w:p w:rsidR="0019744F" w:rsidRDefault="0019744F">
            <w:pPr>
              <w:rPr>
                <w:b/>
                <w:bCs/>
              </w:rPr>
            </w:pPr>
          </w:p>
          <w:p w:rsidR="0019744F" w:rsidRDefault="0019744F">
            <w:pPr>
              <w:rPr>
                <w:b/>
                <w:bCs/>
              </w:rPr>
            </w:pPr>
          </w:p>
          <w:p w:rsidR="0019744F" w:rsidRDefault="0019744F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Электронное приложение к учебнику «Технология»3 класс </w:t>
            </w:r>
          </w:p>
          <w:p w:rsidR="0019744F" w:rsidRDefault="0019744F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(Диск CD-ROM),</w:t>
            </w:r>
            <w:r>
              <w:rPr>
                <w:sz w:val="22"/>
                <w:szCs w:val="22"/>
              </w:rPr>
              <w:t xml:space="preserve"> авторы С.А. Володина. Ольга Алексеевна Петрова. М. О. Майсурадзе, В. А. Мотылева,</w:t>
            </w:r>
            <w:r>
              <w:rPr>
                <w:sz w:val="22"/>
                <w:szCs w:val="22"/>
              </w:rPr>
              <w:br/>
            </w:r>
          </w:p>
          <w:p w:rsidR="0019744F" w:rsidRDefault="0019744F">
            <w:pPr>
              <w:rPr>
                <w:b/>
                <w:bCs/>
              </w:rPr>
            </w:pPr>
          </w:p>
        </w:tc>
        <w:tc>
          <w:tcPr>
            <w:tcW w:w="6243" w:type="dxa"/>
          </w:tcPr>
          <w:p w:rsidR="0019744F" w:rsidRDefault="0019744F"/>
          <w:p w:rsidR="0019744F" w:rsidRDefault="0019744F"/>
          <w:p w:rsidR="0019744F" w:rsidRDefault="0019744F">
            <w:r>
              <w:rPr>
                <w:sz w:val="22"/>
                <w:szCs w:val="22"/>
              </w:rPr>
              <w:t>Соответствует содержанию учебника.</w:t>
            </w:r>
          </w:p>
          <w:p w:rsidR="0019744F" w:rsidRPr="00E67FDA" w:rsidRDefault="0019744F">
            <w:r>
              <w:rPr>
                <w:sz w:val="22"/>
                <w:szCs w:val="22"/>
              </w:rPr>
              <w:t xml:space="preserve">В пособии представлены слайдовые иллюстрации к вводным текстам тем, закадровые комментарии к ним, правила и технология работы с материалами, инструментами, видеозапись изготовления всех изделий с подробными  комментариями учителей – методистов. Представленная видеозапись проектной деятельности учащихся также снабжена квалифицированными комментариями. </w:t>
            </w:r>
          </w:p>
        </w:tc>
      </w:tr>
      <w:tr w:rsidR="0019744F">
        <w:trPr>
          <w:trHeight w:val="705"/>
        </w:trPr>
        <w:tc>
          <w:tcPr>
            <w:tcW w:w="13966" w:type="dxa"/>
            <w:gridSpan w:val="3"/>
          </w:tcPr>
          <w:p w:rsidR="0019744F" w:rsidRDefault="0019744F">
            <w:pPr>
              <w:rPr>
                <w:b/>
                <w:bCs/>
              </w:rPr>
            </w:pPr>
          </w:p>
          <w:p w:rsidR="0019744F" w:rsidRPr="00E67FDA" w:rsidRDefault="0019744F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Технические средства обучения</w:t>
            </w:r>
          </w:p>
        </w:tc>
      </w:tr>
      <w:tr w:rsidR="0019744F">
        <w:trPr>
          <w:trHeight w:val="2360"/>
        </w:trPr>
        <w:tc>
          <w:tcPr>
            <w:tcW w:w="13966" w:type="dxa"/>
            <w:gridSpan w:val="3"/>
          </w:tcPr>
          <w:p w:rsidR="0019744F" w:rsidRDefault="0019744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Оборудование рабочего места учителя.</w:t>
            </w:r>
          </w:p>
          <w:p w:rsidR="0019744F" w:rsidRDefault="0019744F">
            <w:r>
              <w:rPr>
                <w:sz w:val="22"/>
                <w:szCs w:val="22"/>
              </w:rPr>
              <w:t>Классная доска с набором приспособлений для крепления  таблиц. </w:t>
            </w:r>
          </w:p>
          <w:p w:rsidR="0019744F" w:rsidRDefault="0019744F">
            <w:r>
              <w:rPr>
                <w:sz w:val="22"/>
                <w:szCs w:val="22"/>
              </w:rPr>
              <w:t xml:space="preserve"> Магнитная доска. </w:t>
            </w:r>
          </w:p>
          <w:p w:rsidR="0019744F" w:rsidRPr="00DF58B6" w:rsidRDefault="0019744F" w:rsidP="00E67FDA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</w:pPr>
            <w:r w:rsidRPr="00DF58B6">
              <w:t>Персональный  компьютер для  учителя</w:t>
            </w:r>
          </w:p>
          <w:p w:rsidR="0019744F" w:rsidRPr="00DF58B6" w:rsidRDefault="0019744F" w:rsidP="00E67FDA">
            <w:r w:rsidRPr="00DF58B6">
              <w:t>Мультимедийный  проектор.</w:t>
            </w:r>
          </w:p>
          <w:p w:rsidR="0019744F" w:rsidRPr="00DF58B6" w:rsidRDefault="0019744F" w:rsidP="00E67FDA"/>
          <w:p w:rsidR="0019744F" w:rsidRPr="00E67FDA" w:rsidRDefault="0019744F" w:rsidP="00E67FDA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</w:pPr>
            <w:r w:rsidRPr="00DF58B6">
              <w:t>Экспозиционный экра</w:t>
            </w:r>
            <w:r>
              <w:t>н</w:t>
            </w:r>
          </w:p>
        </w:tc>
      </w:tr>
      <w:tr w:rsidR="0019744F">
        <w:trPr>
          <w:trHeight w:val="435"/>
        </w:trPr>
        <w:tc>
          <w:tcPr>
            <w:tcW w:w="13966" w:type="dxa"/>
            <w:gridSpan w:val="3"/>
          </w:tcPr>
          <w:p w:rsidR="0019744F" w:rsidRPr="00E67FDA" w:rsidRDefault="0019744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                      </w:t>
            </w:r>
            <w:r>
              <w:rPr>
                <w:b/>
                <w:bCs/>
                <w:sz w:val="22"/>
                <w:szCs w:val="22"/>
              </w:rPr>
              <w:t xml:space="preserve">  Учебно-практическое и учебно-лабораторное оборудование</w:t>
            </w:r>
          </w:p>
        </w:tc>
      </w:tr>
      <w:tr w:rsidR="0019744F">
        <w:trPr>
          <w:trHeight w:val="1168"/>
        </w:trPr>
        <w:tc>
          <w:tcPr>
            <w:tcW w:w="13966" w:type="dxa"/>
            <w:gridSpan w:val="3"/>
          </w:tcPr>
          <w:p w:rsidR="0019744F" w:rsidRDefault="0019744F"/>
          <w:p w:rsidR="0019744F" w:rsidRDefault="0019744F">
            <w:r>
              <w:rPr>
                <w:sz w:val="22"/>
                <w:szCs w:val="22"/>
              </w:rPr>
              <w:t>Набор инструментов для работы с различными материалами в соответствии с программой обучения.</w:t>
            </w:r>
          </w:p>
          <w:p w:rsidR="0019744F" w:rsidRDefault="0019744F">
            <w:r>
              <w:rPr>
                <w:sz w:val="22"/>
                <w:szCs w:val="22"/>
              </w:rPr>
              <w:t>Наборы цветной бумаги, картона; кальки, бархатной бумаги.</w:t>
            </w:r>
          </w:p>
          <w:p w:rsidR="0019744F" w:rsidRDefault="0019744F">
            <w:r>
              <w:rPr>
                <w:sz w:val="22"/>
                <w:szCs w:val="22"/>
              </w:rPr>
              <w:t>Заготовки природного материала.</w:t>
            </w:r>
          </w:p>
          <w:p w:rsidR="0019744F" w:rsidRDefault="0019744F">
            <w:pPr>
              <w:rPr>
                <w:b/>
                <w:bCs/>
              </w:rPr>
            </w:pPr>
          </w:p>
        </w:tc>
      </w:tr>
      <w:tr w:rsidR="0019744F">
        <w:trPr>
          <w:trHeight w:val="1065"/>
        </w:trPr>
        <w:tc>
          <w:tcPr>
            <w:tcW w:w="13966" w:type="dxa"/>
            <w:gridSpan w:val="3"/>
            <w:tcBorders>
              <w:bottom w:val="nil"/>
            </w:tcBorders>
          </w:tcPr>
          <w:p w:rsidR="0019744F" w:rsidRDefault="0019744F"/>
          <w:p w:rsidR="0019744F" w:rsidRPr="00E67FDA" w:rsidRDefault="0019744F">
            <w:pPr>
              <w:rPr>
                <w:b/>
                <w:bCs/>
              </w:rPr>
            </w:pPr>
            <w:r>
              <w:t xml:space="preserve">                                                                                                       </w:t>
            </w:r>
            <w:r>
              <w:rPr>
                <w:b/>
                <w:bCs/>
                <w:sz w:val="22"/>
                <w:szCs w:val="22"/>
              </w:rPr>
              <w:t>Оборудование класса</w:t>
            </w:r>
          </w:p>
        </w:tc>
      </w:tr>
      <w:tr w:rsidR="0019744F">
        <w:trPr>
          <w:trHeight w:val="1065"/>
        </w:trPr>
        <w:tc>
          <w:tcPr>
            <w:tcW w:w="7666" w:type="dxa"/>
          </w:tcPr>
          <w:p w:rsidR="0019744F" w:rsidRDefault="0019744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Ученические столы двухместные с комплектом стульев. </w:t>
            </w:r>
          </w:p>
          <w:p w:rsidR="0019744F" w:rsidRDefault="0019744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Стол учительский. </w:t>
            </w:r>
          </w:p>
          <w:p w:rsidR="0019744F" w:rsidRDefault="0019744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Шкафы для хранения учебников, дидактических материа</w:t>
            </w:r>
            <w:r>
              <w:rPr>
                <w:color w:val="000000"/>
                <w:sz w:val="22"/>
                <w:szCs w:val="22"/>
              </w:rPr>
              <w:softHyphen/>
              <w:t xml:space="preserve">лов, пособий, учебного оборудования  и пр. </w:t>
            </w:r>
          </w:p>
          <w:p w:rsidR="0019744F" w:rsidRDefault="0019744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Настенные доски для вывешивания иллюстративного мате</w:t>
            </w:r>
            <w:r>
              <w:rPr>
                <w:color w:val="000000"/>
                <w:sz w:val="22"/>
                <w:szCs w:val="22"/>
              </w:rPr>
              <w:softHyphen/>
              <w:t xml:space="preserve">риала. </w:t>
            </w:r>
          </w:p>
          <w:p w:rsidR="0019744F" w:rsidRDefault="0019744F">
            <w:pPr>
              <w:rPr>
                <w:color w:val="000000"/>
              </w:rPr>
            </w:pPr>
          </w:p>
          <w:p w:rsidR="0019744F" w:rsidRDefault="0019744F"/>
        </w:tc>
        <w:tc>
          <w:tcPr>
            <w:tcW w:w="6300" w:type="dxa"/>
            <w:gridSpan w:val="2"/>
          </w:tcPr>
          <w:p w:rsidR="0019744F" w:rsidRDefault="0019744F"/>
          <w:p w:rsidR="0019744F" w:rsidRDefault="0019744F">
            <w:r>
              <w:rPr>
                <w:color w:val="000000"/>
                <w:sz w:val="22"/>
                <w:szCs w:val="22"/>
              </w:rPr>
              <w:t>В соответствии с санитарно-ги</w:t>
            </w:r>
            <w:r>
              <w:rPr>
                <w:color w:val="000000"/>
                <w:sz w:val="22"/>
                <w:szCs w:val="22"/>
              </w:rPr>
              <w:softHyphen/>
              <w:t>гиеническими нормами</w:t>
            </w:r>
          </w:p>
        </w:tc>
      </w:tr>
    </w:tbl>
    <w:p w:rsidR="0019744F" w:rsidRDefault="0019744F" w:rsidP="001D1AB8"/>
    <w:p w:rsidR="0019744F" w:rsidRDefault="0019744F" w:rsidP="001D1AB8"/>
    <w:p w:rsidR="0019744F" w:rsidRDefault="0019744F" w:rsidP="001D1AB8"/>
    <w:p w:rsidR="0019744F" w:rsidRDefault="0019744F" w:rsidP="001D1AB8"/>
    <w:p w:rsidR="0019744F" w:rsidRDefault="0019744F" w:rsidP="001D1AB8"/>
    <w:p w:rsidR="0019744F" w:rsidRDefault="0019744F" w:rsidP="001D1AB8"/>
    <w:p w:rsidR="0019744F" w:rsidRDefault="0019744F" w:rsidP="001D1AB8"/>
    <w:p w:rsidR="0019744F" w:rsidRDefault="0019744F" w:rsidP="001D1AB8"/>
    <w:p w:rsidR="0019744F" w:rsidRDefault="0019744F" w:rsidP="001D1AB8"/>
    <w:p w:rsidR="0019744F" w:rsidRDefault="0019744F" w:rsidP="001D1AB8"/>
    <w:p w:rsidR="0019744F" w:rsidRDefault="0019744F"/>
    <w:sectPr w:rsidR="0019744F" w:rsidSect="001D1AB8">
      <w:pgSz w:w="16838" w:h="11906" w:orient="landscape"/>
      <w:pgMar w:top="340" w:right="340" w:bottom="340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EC62E0"/>
    <w:multiLevelType w:val="hybridMultilevel"/>
    <w:tmpl w:val="F7D2D0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1AB8"/>
    <w:rsid w:val="000C2AEA"/>
    <w:rsid w:val="00140ABA"/>
    <w:rsid w:val="001530C0"/>
    <w:rsid w:val="0019744F"/>
    <w:rsid w:val="001D1AB8"/>
    <w:rsid w:val="00784A79"/>
    <w:rsid w:val="00802EBC"/>
    <w:rsid w:val="009951D9"/>
    <w:rsid w:val="009C2167"/>
    <w:rsid w:val="00A8021A"/>
    <w:rsid w:val="00C209B4"/>
    <w:rsid w:val="00D3404B"/>
    <w:rsid w:val="00DF58B6"/>
    <w:rsid w:val="00E57A49"/>
    <w:rsid w:val="00E67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1AB8"/>
    <w:rPr>
      <w:rFonts w:ascii="Times New Roman" w:eastAsia="Times New Roman" w:hAnsi="Times New Roman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3404B"/>
    <w:pPr>
      <w:keepNext/>
      <w:shd w:val="clear" w:color="auto" w:fill="FFFFFF"/>
      <w:jc w:val="center"/>
      <w:outlineLvl w:val="6"/>
    </w:pPr>
    <w:rPr>
      <w:b/>
      <w:bCs/>
      <w:color w:val="000000"/>
      <w:spacing w:val="-5"/>
      <w:sz w:val="27"/>
      <w:szCs w:val="27"/>
      <w:shd w:val="clear" w:color="auto" w:fill="FFFFFF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9"/>
    <w:rsid w:val="00D3404B"/>
    <w:rPr>
      <w:rFonts w:eastAsia="Times New Roman"/>
      <w:b/>
      <w:bCs/>
      <w:color w:val="000000"/>
      <w:spacing w:val="-5"/>
      <w:sz w:val="27"/>
      <w:szCs w:val="27"/>
      <w:shd w:val="clear" w:color="auto" w:fill="FFFFFF"/>
      <w:lang w:eastAsia="ru-RU"/>
    </w:rPr>
  </w:style>
  <w:style w:type="paragraph" w:styleId="ListParagraph">
    <w:name w:val="List Paragraph"/>
    <w:basedOn w:val="Normal"/>
    <w:uiPriority w:val="99"/>
    <w:qFormat/>
    <w:rsid w:val="001D1AB8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8453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2</Pages>
  <Words>531</Words>
  <Characters>3032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Admin</cp:lastModifiedBy>
  <cp:revision>4</cp:revision>
  <cp:lastPrinted>2012-09-21T09:23:00Z</cp:lastPrinted>
  <dcterms:created xsi:type="dcterms:W3CDTF">2012-09-21T07:04:00Z</dcterms:created>
  <dcterms:modified xsi:type="dcterms:W3CDTF">2013-09-01T19:29:00Z</dcterms:modified>
</cp:coreProperties>
</file>